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BD" w:rsidRDefault="00702EF9">
      <w:pPr>
        <w:rPr>
          <w:b/>
        </w:rPr>
      </w:pPr>
      <w:r w:rsidRPr="00702EF9">
        <w:rPr>
          <w:b/>
        </w:rPr>
        <w:t>Primary Sources</w:t>
      </w:r>
    </w:p>
    <w:p w:rsidR="00702EF9" w:rsidRDefault="00702EF9">
      <w:pPr>
        <w:rPr>
          <w:b/>
        </w:rPr>
      </w:pPr>
    </w:p>
    <w:p w:rsidR="00702EF9" w:rsidRPr="00702EF9" w:rsidRDefault="003751A0">
      <w:r>
        <w:t xml:space="preserve">State Highway Department, </w:t>
      </w:r>
      <w:r w:rsidR="00702EF9" w:rsidRPr="003751A0">
        <w:rPr>
          <w:i/>
        </w:rPr>
        <w:t>Official Map State Highway System of Georgia</w:t>
      </w:r>
      <w:r>
        <w:rPr>
          <w:i/>
        </w:rPr>
        <w:t xml:space="preserve">, </w:t>
      </w:r>
      <w:r>
        <w:t>1946.</w:t>
      </w:r>
      <w:r w:rsidR="00702EF9">
        <w:t xml:space="preserve">  </w:t>
      </w:r>
    </w:p>
    <w:sectPr w:rsidR="00702EF9" w:rsidRPr="00702EF9" w:rsidSect="00877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compat/>
  <w:rsids>
    <w:rsidRoot w:val="00702EF9"/>
    <w:rsid w:val="000005E7"/>
    <w:rsid w:val="00017694"/>
    <w:rsid w:val="00017B05"/>
    <w:rsid w:val="0002547A"/>
    <w:rsid w:val="000309F1"/>
    <w:rsid w:val="00031497"/>
    <w:rsid w:val="00031E61"/>
    <w:rsid w:val="00041006"/>
    <w:rsid w:val="00046D76"/>
    <w:rsid w:val="00070A02"/>
    <w:rsid w:val="00074984"/>
    <w:rsid w:val="00074EDE"/>
    <w:rsid w:val="000777FB"/>
    <w:rsid w:val="0008288A"/>
    <w:rsid w:val="000837DA"/>
    <w:rsid w:val="00086744"/>
    <w:rsid w:val="00095AA8"/>
    <w:rsid w:val="000A68F0"/>
    <w:rsid w:val="000B5153"/>
    <w:rsid w:val="000B633C"/>
    <w:rsid w:val="000C0257"/>
    <w:rsid w:val="000C2F2E"/>
    <w:rsid w:val="000C6E82"/>
    <w:rsid w:val="000D1A37"/>
    <w:rsid w:val="000D2AA2"/>
    <w:rsid w:val="000E57D0"/>
    <w:rsid w:val="000F7DEF"/>
    <w:rsid w:val="001009FB"/>
    <w:rsid w:val="001041C7"/>
    <w:rsid w:val="00117284"/>
    <w:rsid w:val="00120D0C"/>
    <w:rsid w:val="001243AF"/>
    <w:rsid w:val="00126609"/>
    <w:rsid w:val="0012739C"/>
    <w:rsid w:val="00127FF9"/>
    <w:rsid w:val="00130FF0"/>
    <w:rsid w:val="00135CA8"/>
    <w:rsid w:val="001566B2"/>
    <w:rsid w:val="00163D35"/>
    <w:rsid w:val="0016511A"/>
    <w:rsid w:val="00177178"/>
    <w:rsid w:val="001918C3"/>
    <w:rsid w:val="00192B2C"/>
    <w:rsid w:val="001A0B95"/>
    <w:rsid w:val="001A1AE4"/>
    <w:rsid w:val="001A5B38"/>
    <w:rsid w:val="001C2263"/>
    <w:rsid w:val="001C6181"/>
    <w:rsid w:val="001D0490"/>
    <w:rsid w:val="001D1229"/>
    <w:rsid w:val="001E0B85"/>
    <w:rsid w:val="001E38D0"/>
    <w:rsid w:val="002029D5"/>
    <w:rsid w:val="002043DB"/>
    <w:rsid w:val="00216F90"/>
    <w:rsid w:val="00232F1B"/>
    <w:rsid w:val="00236F72"/>
    <w:rsid w:val="002442FB"/>
    <w:rsid w:val="00251CA1"/>
    <w:rsid w:val="00252D09"/>
    <w:rsid w:val="00256BF8"/>
    <w:rsid w:val="00257E9A"/>
    <w:rsid w:val="0028028C"/>
    <w:rsid w:val="002A1C2C"/>
    <w:rsid w:val="002A47C0"/>
    <w:rsid w:val="002A53BE"/>
    <w:rsid w:val="002A743F"/>
    <w:rsid w:val="002B00B7"/>
    <w:rsid w:val="002B068E"/>
    <w:rsid w:val="002B75D0"/>
    <w:rsid w:val="002C38E5"/>
    <w:rsid w:val="002C7C39"/>
    <w:rsid w:val="002D0B1F"/>
    <w:rsid w:val="002D430B"/>
    <w:rsid w:val="002D601E"/>
    <w:rsid w:val="002E164B"/>
    <w:rsid w:val="003001C7"/>
    <w:rsid w:val="00301B6F"/>
    <w:rsid w:val="00307886"/>
    <w:rsid w:val="00331937"/>
    <w:rsid w:val="00333370"/>
    <w:rsid w:val="003413DC"/>
    <w:rsid w:val="00342513"/>
    <w:rsid w:val="00343BD8"/>
    <w:rsid w:val="00343E90"/>
    <w:rsid w:val="003465F1"/>
    <w:rsid w:val="00354D50"/>
    <w:rsid w:val="003600AB"/>
    <w:rsid w:val="00360FAE"/>
    <w:rsid w:val="003653E5"/>
    <w:rsid w:val="00366C6D"/>
    <w:rsid w:val="003704A8"/>
    <w:rsid w:val="00374411"/>
    <w:rsid w:val="00374DCF"/>
    <w:rsid w:val="00374FDE"/>
    <w:rsid w:val="003751A0"/>
    <w:rsid w:val="0038390E"/>
    <w:rsid w:val="00386033"/>
    <w:rsid w:val="0038773E"/>
    <w:rsid w:val="00387DB1"/>
    <w:rsid w:val="00397BFC"/>
    <w:rsid w:val="003A383E"/>
    <w:rsid w:val="003A3AEB"/>
    <w:rsid w:val="003B27E7"/>
    <w:rsid w:val="003B3EE0"/>
    <w:rsid w:val="003C18AB"/>
    <w:rsid w:val="003C5F95"/>
    <w:rsid w:val="003D5078"/>
    <w:rsid w:val="003D6400"/>
    <w:rsid w:val="003E0F2C"/>
    <w:rsid w:val="003E4A96"/>
    <w:rsid w:val="003F7DF5"/>
    <w:rsid w:val="003F7E56"/>
    <w:rsid w:val="00403075"/>
    <w:rsid w:val="00422A99"/>
    <w:rsid w:val="00427736"/>
    <w:rsid w:val="00432642"/>
    <w:rsid w:val="00441254"/>
    <w:rsid w:val="00451CA0"/>
    <w:rsid w:val="00454126"/>
    <w:rsid w:val="00457D37"/>
    <w:rsid w:val="004714A9"/>
    <w:rsid w:val="0047736B"/>
    <w:rsid w:val="00483017"/>
    <w:rsid w:val="00485CA2"/>
    <w:rsid w:val="004862A5"/>
    <w:rsid w:val="004950AB"/>
    <w:rsid w:val="004A391F"/>
    <w:rsid w:val="004B39F1"/>
    <w:rsid w:val="004C5AEE"/>
    <w:rsid w:val="004E18C2"/>
    <w:rsid w:val="004E392F"/>
    <w:rsid w:val="004E6921"/>
    <w:rsid w:val="004F1C92"/>
    <w:rsid w:val="004F3D79"/>
    <w:rsid w:val="0050383A"/>
    <w:rsid w:val="00506DDF"/>
    <w:rsid w:val="00510C02"/>
    <w:rsid w:val="00511252"/>
    <w:rsid w:val="0051268E"/>
    <w:rsid w:val="005141B5"/>
    <w:rsid w:val="00514DED"/>
    <w:rsid w:val="00527B60"/>
    <w:rsid w:val="00533C5A"/>
    <w:rsid w:val="0055722A"/>
    <w:rsid w:val="005646D3"/>
    <w:rsid w:val="005702D8"/>
    <w:rsid w:val="00571A10"/>
    <w:rsid w:val="005733BF"/>
    <w:rsid w:val="005804CA"/>
    <w:rsid w:val="00585237"/>
    <w:rsid w:val="00585879"/>
    <w:rsid w:val="00586400"/>
    <w:rsid w:val="00587172"/>
    <w:rsid w:val="00597329"/>
    <w:rsid w:val="005B23FE"/>
    <w:rsid w:val="005B6586"/>
    <w:rsid w:val="005B7ED0"/>
    <w:rsid w:val="005D23B3"/>
    <w:rsid w:val="005D3319"/>
    <w:rsid w:val="005E350B"/>
    <w:rsid w:val="00605023"/>
    <w:rsid w:val="00611BA8"/>
    <w:rsid w:val="00611EE7"/>
    <w:rsid w:val="00614108"/>
    <w:rsid w:val="006239E7"/>
    <w:rsid w:val="0063566B"/>
    <w:rsid w:val="00635A4B"/>
    <w:rsid w:val="00640120"/>
    <w:rsid w:val="00642C66"/>
    <w:rsid w:val="0064376E"/>
    <w:rsid w:val="0065705A"/>
    <w:rsid w:val="0066019F"/>
    <w:rsid w:val="00661DC7"/>
    <w:rsid w:val="0066259E"/>
    <w:rsid w:val="006704B9"/>
    <w:rsid w:val="00671B12"/>
    <w:rsid w:val="006735D0"/>
    <w:rsid w:val="00681F02"/>
    <w:rsid w:val="00683462"/>
    <w:rsid w:val="00690850"/>
    <w:rsid w:val="00696B41"/>
    <w:rsid w:val="00697035"/>
    <w:rsid w:val="006A7CF1"/>
    <w:rsid w:val="006C68BD"/>
    <w:rsid w:val="006D3EEB"/>
    <w:rsid w:val="006E330B"/>
    <w:rsid w:val="006E60C6"/>
    <w:rsid w:val="006E777D"/>
    <w:rsid w:val="006F2AA0"/>
    <w:rsid w:val="00702EF9"/>
    <w:rsid w:val="0070773B"/>
    <w:rsid w:val="007307A3"/>
    <w:rsid w:val="00731AE6"/>
    <w:rsid w:val="00737728"/>
    <w:rsid w:val="007618FD"/>
    <w:rsid w:val="00775456"/>
    <w:rsid w:val="0077695E"/>
    <w:rsid w:val="007A2B23"/>
    <w:rsid w:val="007B0A3B"/>
    <w:rsid w:val="007B1A8D"/>
    <w:rsid w:val="007B5637"/>
    <w:rsid w:val="007D2B03"/>
    <w:rsid w:val="007D6D11"/>
    <w:rsid w:val="007E757C"/>
    <w:rsid w:val="007F038E"/>
    <w:rsid w:val="007F5AFD"/>
    <w:rsid w:val="00800177"/>
    <w:rsid w:val="00806268"/>
    <w:rsid w:val="00810233"/>
    <w:rsid w:val="0081425F"/>
    <w:rsid w:val="0082255A"/>
    <w:rsid w:val="00823932"/>
    <w:rsid w:val="00824521"/>
    <w:rsid w:val="00835ACD"/>
    <w:rsid w:val="00835C3A"/>
    <w:rsid w:val="008413A2"/>
    <w:rsid w:val="0084202A"/>
    <w:rsid w:val="008471FA"/>
    <w:rsid w:val="00850158"/>
    <w:rsid w:val="00853699"/>
    <w:rsid w:val="00853755"/>
    <w:rsid w:val="008606CC"/>
    <w:rsid w:val="00873EE3"/>
    <w:rsid w:val="00875C6F"/>
    <w:rsid w:val="00877FBD"/>
    <w:rsid w:val="00890A33"/>
    <w:rsid w:val="00893165"/>
    <w:rsid w:val="00895314"/>
    <w:rsid w:val="00895D58"/>
    <w:rsid w:val="008A06D6"/>
    <w:rsid w:val="008A3CA0"/>
    <w:rsid w:val="008B6312"/>
    <w:rsid w:val="008C756B"/>
    <w:rsid w:val="008C77A3"/>
    <w:rsid w:val="008D03A6"/>
    <w:rsid w:val="008D08FD"/>
    <w:rsid w:val="008D22A4"/>
    <w:rsid w:val="008D7068"/>
    <w:rsid w:val="008E247B"/>
    <w:rsid w:val="008F2622"/>
    <w:rsid w:val="008F2729"/>
    <w:rsid w:val="00904178"/>
    <w:rsid w:val="00911C9D"/>
    <w:rsid w:val="009266C3"/>
    <w:rsid w:val="009275FA"/>
    <w:rsid w:val="00947FE5"/>
    <w:rsid w:val="009552B1"/>
    <w:rsid w:val="00961AC0"/>
    <w:rsid w:val="009666EB"/>
    <w:rsid w:val="00967A3A"/>
    <w:rsid w:val="00967BB9"/>
    <w:rsid w:val="00970785"/>
    <w:rsid w:val="00973765"/>
    <w:rsid w:val="009822EB"/>
    <w:rsid w:val="009A1DA8"/>
    <w:rsid w:val="009A2053"/>
    <w:rsid w:val="009A6109"/>
    <w:rsid w:val="009B0604"/>
    <w:rsid w:val="009C1DE3"/>
    <w:rsid w:val="009C394B"/>
    <w:rsid w:val="009C3BF3"/>
    <w:rsid w:val="009D610E"/>
    <w:rsid w:val="009D7FA2"/>
    <w:rsid w:val="009E442B"/>
    <w:rsid w:val="009E4CBE"/>
    <w:rsid w:val="00A044ED"/>
    <w:rsid w:val="00A122AF"/>
    <w:rsid w:val="00A13203"/>
    <w:rsid w:val="00A140A7"/>
    <w:rsid w:val="00A156AE"/>
    <w:rsid w:val="00A208B2"/>
    <w:rsid w:val="00A23452"/>
    <w:rsid w:val="00A322A5"/>
    <w:rsid w:val="00A43216"/>
    <w:rsid w:val="00A63107"/>
    <w:rsid w:val="00A703FA"/>
    <w:rsid w:val="00A762E0"/>
    <w:rsid w:val="00A82BDD"/>
    <w:rsid w:val="00A909EE"/>
    <w:rsid w:val="00A93B2C"/>
    <w:rsid w:val="00AA0A99"/>
    <w:rsid w:val="00AA2BEB"/>
    <w:rsid w:val="00AA59B1"/>
    <w:rsid w:val="00AA6E5C"/>
    <w:rsid w:val="00AB00AC"/>
    <w:rsid w:val="00AB0244"/>
    <w:rsid w:val="00AB4D77"/>
    <w:rsid w:val="00AC2785"/>
    <w:rsid w:val="00AC3923"/>
    <w:rsid w:val="00AD7D85"/>
    <w:rsid w:val="00AE2018"/>
    <w:rsid w:val="00AE3595"/>
    <w:rsid w:val="00AE6FB2"/>
    <w:rsid w:val="00AE7E1C"/>
    <w:rsid w:val="00AF1ABA"/>
    <w:rsid w:val="00AF423A"/>
    <w:rsid w:val="00AF4EB7"/>
    <w:rsid w:val="00B01605"/>
    <w:rsid w:val="00B077CD"/>
    <w:rsid w:val="00B11CC9"/>
    <w:rsid w:val="00B1303F"/>
    <w:rsid w:val="00B15EAD"/>
    <w:rsid w:val="00B23F0C"/>
    <w:rsid w:val="00B274CC"/>
    <w:rsid w:val="00B31C58"/>
    <w:rsid w:val="00B33465"/>
    <w:rsid w:val="00B47DF5"/>
    <w:rsid w:val="00B522F8"/>
    <w:rsid w:val="00B53427"/>
    <w:rsid w:val="00B622AE"/>
    <w:rsid w:val="00B83F30"/>
    <w:rsid w:val="00B854DA"/>
    <w:rsid w:val="00B8699E"/>
    <w:rsid w:val="00B930C3"/>
    <w:rsid w:val="00B9458E"/>
    <w:rsid w:val="00BA0427"/>
    <w:rsid w:val="00BB3992"/>
    <w:rsid w:val="00BB6514"/>
    <w:rsid w:val="00BB7380"/>
    <w:rsid w:val="00BC0401"/>
    <w:rsid w:val="00BC4229"/>
    <w:rsid w:val="00BC4377"/>
    <w:rsid w:val="00BC4B2D"/>
    <w:rsid w:val="00BE2903"/>
    <w:rsid w:val="00C03166"/>
    <w:rsid w:val="00C173B0"/>
    <w:rsid w:val="00C22A67"/>
    <w:rsid w:val="00C37AE4"/>
    <w:rsid w:val="00C402BA"/>
    <w:rsid w:val="00C41548"/>
    <w:rsid w:val="00C60D84"/>
    <w:rsid w:val="00C6115D"/>
    <w:rsid w:val="00C636FF"/>
    <w:rsid w:val="00C6598A"/>
    <w:rsid w:val="00C90151"/>
    <w:rsid w:val="00C9057F"/>
    <w:rsid w:val="00C90B4D"/>
    <w:rsid w:val="00C914E8"/>
    <w:rsid w:val="00C93B15"/>
    <w:rsid w:val="00C960EF"/>
    <w:rsid w:val="00CB43F3"/>
    <w:rsid w:val="00CB7103"/>
    <w:rsid w:val="00CB7604"/>
    <w:rsid w:val="00CC16EE"/>
    <w:rsid w:val="00CD3E72"/>
    <w:rsid w:val="00CD68F4"/>
    <w:rsid w:val="00CD6CA4"/>
    <w:rsid w:val="00CE54B2"/>
    <w:rsid w:val="00CE5C6E"/>
    <w:rsid w:val="00CF4A41"/>
    <w:rsid w:val="00CF4E90"/>
    <w:rsid w:val="00CF525C"/>
    <w:rsid w:val="00D12F5B"/>
    <w:rsid w:val="00D24270"/>
    <w:rsid w:val="00D25E89"/>
    <w:rsid w:val="00D3143F"/>
    <w:rsid w:val="00D41880"/>
    <w:rsid w:val="00D50F64"/>
    <w:rsid w:val="00D577E4"/>
    <w:rsid w:val="00D601A8"/>
    <w:rsid w:val="00D653A5"/>
    <w:rsid w:val="00D71F86"/>
    <w:rsid w:val="00D741BD"/>
    <w:rsid w:val="00D83A7A"/>
    <w:rsid w:val="00D854D2"/>
    <w:rsid w:val="00D9032B"/>
    <w:rsid w:val="00D95A0B"/>
    <w:rsid w:val="00D96E66"/>
    <w:rsid w:val="00DE21BF"/>
    <w:rsid w:val="00DE2846"/>
    <w:rsid w:val="00DE6A80"/>
    <w:rsid w:val="00DF00B0"/>
    <w:rsid w:val="00DF05B4"/>
    <w:rsid w:val="00DF1D81"/>
    <w:rsid w:val="00DF1EC0"/>
    <w:rsid w:val="00DF6310"/>
    <w:rsid w:val="00DF693E"/>
    <w:rsid w:val="00E04C0D"/>
    <w:rsid w:val="00E10B0E"/>
    <w:rsid w:val="00E12DC2"/>
    <w:rsid w:val="00E144AE"/>
    <w:rsid w:val="00E208A9"/>
    <w:rsid w:val="00E21BD7"/>
    <w:rsid w:val="00E24AAD"/>
    <w:rsid w:val="00E270FD"/>
    <w:rsid w:val="00E32855"/>
    <w:rsid w:val="00E40D9A"/>
    <w:rsid w:val="00E629F1"/>
    <w:rsid w:val="00E8641D"/>
    <w:rsid w:val="00E86F54"/>
    <w:rsid w:val="00EA221D"/>
    <w:rsid w:val="00EB7C1D"/>
    <w:rsid w:val="00EC3C2F"/>
    <w:rsid w:val="00ED1D8E"/>
    <w:rsid w:val="00ED7E31"/>
    <w:rsid w:val="00EE3359"/>
    <w:rsid w:val="00EE494B"/>
    <w:rsid w:val="00EF4DBB"/>
    <w:rsid w:val="00EF6FB8"/>
    <w:rsid w:val="00F1233C"/>
    <w:rsid w:val="00F146EC"/>
    <w:rsid w:val="00F1695F"/>
    <w:rsid w:val="00F26332"/>
    <w:rsid w:val="00F43514"/>
    <w:rsid w:val="00F456F0"/>
    <w:rsid w:val="00F4656E"/>
    <w:rsid w:val="00F476C7"/>
    <w:rsid w:val="00F50BBF"/>
    <w:rsid w:val="00F53154"/>
    <w:rsid w:val="00F67E18"/>
    <w:rsid w:val="00F7085F"/>
    <w:rsid w:val="00F73850"/>
    <w:rsid w:val="00F75D02"/>
    <w:rsid w:val="00F77DDC"/>
    <w:rsid w:val="00F876A9"/>
    <w:rsid w:val="00F87CBC"/>
    <w:rsid w:val="00F931EB"/>
    <w:rsid w:val="00F93F56"/>
    <w:rsid w:val="00FA29C3"/>
    <w:rsid w:val="00FA2D9B"/>
    <w:rsid w:val="00FA3EEA"/>
    <w:rsid w:val="00FA5C0E"/>
    <w:rsid w:val="00FB2069"/>
    <w:rsid w:val="00FB68D8"/>
    <w:rsid w:val="00FB7134"/>
    <w:rsid w:val="00FC32D8"/>
    <w:rsid w:val="00FC5346"/>
    <w:rsid w:val="00FC7478"/>
    <w:rsid w:val="00FC7E83"/>
    <w:rsid w:val="00FD5926"/>
    <w:rsid w:val="00FD7F26"/>
    <w:rsid w:val="00FE52AC"/>
    <w:rsid w:val="00FE6E34"/>
    <w:rsid w:val="00FF01B2"/>
    <w:rsid w:val="00FF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4E39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bracket\Local%20Settings\Application%20Data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F366125D-AF00-4EF4-8CFF-5DA1C8E7BF45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1</Pages>
  <Words>14</Words>
  <Characters>83</Characters>
  <Application>Microsoft Office Word</Application>
  <DocSecurity>0</DocSecurity>
  <Lines>1</Lines>
  <Paragraphs>1</Paragraphs>
  <ScaleCrop>false</ScaleCrop>
  <Company>Clayton State Univ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lbracket</dc:creator>
  <cp:keywords/>
  <dc:description/>
  <cp:lastModifiedBy>lbracket</cp:lastModifiedBy>
  <cp:revision>3</cp:revision>
  <dcterms:created xsi:type="dcterms:W3CDTF">2011-01-29T16:01:00Z</dcterms:created>
  <dcterms:modified xsi:type="dcterms:W3CDTF">2011-01-29T16:23:00Z</dcterms:modified>
</cp:coreProperties>
</file>